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FB11" w14:textId="77777777" w:rsidR="0027211B" w:rsidRDefault="0027211B" w:rsidP="002721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1A7B8A74" w14:textId="77777777" w:rsidR="0027211B" w:rsidRDefault="0027211B" w:rsidP="002721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</w:t>
      </w:r>
    </w:p>
    <w:p w14:paraId="107B3E5D" w14:textId="77777777" w:rsidR="0027211B" w:rsidRDefault="0027211B" w:rsidP="0027211B">
      <w:pPr>
        <w:pStyle w:val="NoSpacing"/>
        <w:rPr>
          <w:rFonts w:cs="Times New Roman"/>
          <w:szCs w:val="24"/>
        </w:rPr>
      </w:pPr>
    </w:p>
    <w:p w14:paraId="63142E6E" w14:textId="77777777" w:rsidR="0027211B" w:rsidRDefault="0027211B" w:rsidP="0027211B">
      <w:pPr>
        <w:pStyle w:val="NoSpacing"/>
        <w:rPr>
          <w:rFonts w:cs="Times New Roman"/>
          <w:szCs w:val="24"/>
        </w:rPr>
      </w:pPr>
    </w:p>
    <w:p w14:paraId="18461817" w14:textId="77777777" w:rsidR="0027211B" w:rsidRDefault="0027211B" w:rsidP="002721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He was granted a messuage and a garden in </w:t>
      </w:r>
      <w:proofErr w:type="spellStart"/>
      <w:r>
        <w:rPr>
          <w:rFonts w:cs="Times New Roman"/>
          <w:szCs w:val="24"/>
        </w:rPr>
        <w:t>Wppenham</w:t>
      </w:r>
      <w:proofErr w:type="spellEnd"/>
      <w:r>
        <w:rPr>
          <w:rFonts w:cs="Times New Roman"/>
          <w:szCs w:val="24"/>
        </w:rPr>
        <w:t xml:space="preserve"> by John </w:t>
      </w:r>
    </w:p>
    <w:p w14:paraId="5416F3EF" w14:textId="77777777" w:rsidR="0027211B" w:rsidRDefault="0027211B" w:rsidP="002721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Shophirde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 xml:space="preserve">(q.v.).   </w:t>
      </w:r>
    </w:p>
    <w:p w14:paraId="0F98FFE7" w14:textId="77777777" w:rsidR="0027211B" w:rsidRDefault="0027211B" w:rsidP="002721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26D53/1004)</w:t>
      </w:r>
    </w:p>
    <w:p w14:paraId="7B9DFFDB" w14:textId="77777777" w:rsidR="0027211B" w:rsidRDefault="0027211B" w:rsidP="0027211B">
      <w:pPr>
        <w:pStyle w:val="NoSpacing"/>
        <w:rPr>
          <w:rFonts w:cs="Times New Roman"/>
          <w:szCs w:val="24"/>
        </w:rPr>
      </w:pPr>
    </w:p>
    <w:p w14:paraId="776D6493" w14:textId="77777777" w:rsidR="0027211B" w:rsidRDefault="0027211B" w:rsidP="0027211B">
      <w:pPr>
        <w:pStyle w:val="NoSpacing"/>
        <w:rPr>
          <w:rFonts w:cs="Times New Roman"/>
          <w:szCs w:val="24"/>
        </w:rPr>
      </w:pPr>
    </w:p>
    <w:p w14:paraId="3AB84A86" w14:textId="77777777" w:rsidR="0027211B" w:rsidRDefault="0027211B" w:rsidP="002721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2023</w:t>
      </w:r>
    </w:p>
    <w:p w14:paraId="628E18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F9989" w14:textId="77777777" w:rsidR="0027211B" w:rsidRDefault="0027211B" w:rsidP="009139A6">
      <w:r>
        <w:separator/>
      </w:r>
    </w:p>
  </w:endnote>
  <w:endnote w:type="continuationSeparator" w:id="0">
    <w:p w14:paraId="6D48CF9D" w14:textId="77777777" w:rsidR="0027211B" w:rsidRDefault="002721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43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A94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3D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E028" w14:textId="77777777" w:rsidR="0027211B" w:rsidRDefault="0027211B" w:rsidP="009139A6">
      <w:r>
        <w:separator/>
      </w:r>
    </w:p>
  </w:footnote>
  <w:footnote w:type="continuationSeparator" w:id="0">
    <w:p w14:paraId="32D199EB" w14:textId="77777777" w:rsidR="0027211B" w:rsidRDefault="002721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C3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5CA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982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11B"/>
    <w:rsid w:val="000666E0"/>
    <w:rsid w:val="002510B7"/>
    <w:rsid w:val="0027211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577DB"/>
  <w15:chartTrackingRefBased/>
  <w15:docId w15:val="{88C74553-8473-4BEA-99C4-B23D3C6F2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2023-06-09T11:56:00Z</dcterms:created>
  <dcterms:modified xsi:type="dcterms:W3CDTF">2023-06-09T11:57:00Z</dcterms:modified>
</cp:coreProperties>
</file>